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E03" w:rsidRPr="00B84A27" w:rsidRDefault="00A65E03" w:rsidP="00B84A27">
      <w:pPr>
        <w:pStyle w:val="Title"/>
        <w:rPr>
          <w:szCs w:val="28"/>
          <w:lang w:val="ru-RU"/>
        </w:rPr>
      </w:pPr>
      <w:r w:rsidRPr="00B84A27">
        <w:rPr>
          <w:szCs w:val="28"/>
          <w:lang w:val="ru-RU"/>
        </w:rPr>
        <w:t>АДМИНИСТРАЦИЯ</w:t>
      </w:r>
    </w:p>
    <w:p w:rsidR="00A65E03" w:rsidRPr="00B84A27" w:rsidRDefault="00A65E03" w:rsidP="00B84A27">
      <w:pPr>
        <w:jc w:val="center"/>
        <w:rPr>
          <w:rFonts w:ascii="Times New Roman" w:hAnsi="Times New Roman"/>
          <w:b/>
          <w:sz w:val="28"/>
          <w:szCs w:val="28"/>
        </w:rPr>
      </w:pPr>
      <w:r w:rsidRPr="00B84A27">
        <w:rPr>
          <w:rFonts w:ascii="Times New Roman" w:hAnsi="Times New Roman"/>
          <w:b/>
          <w:sz w:val="28"/>
          <w:szCs w:val="28"/>
        </w:rPr>
        <w:t xml:space="preserve"> ГОРОДА ТАТАРСКА НОВОСИБИРСКОЙ ОБЛАСТИ</w:t>
      </w:r>
    </w:p>
    <w:p w:rsidR="00A65E03" w:rsidRPr="00B84A27" w:rsidRDefault="00A65E03" w:rsidP="00B84A27">
      <w:pPr>
        <w:jc w:val="center"/>
        <w:rPr>
          <w:rFonts w:ascii="Times New Roman" w:hAnsi="Times New Roman"/>
          <w:b/>
          <w:sz w:val="28"/>
          <w:szCs w:val="28"/>
        </w:rPr>
      </w:pPr>
      <w:r w:rsidRPr="00B84A27">
        <w:rPr>
          <w:rFonts w:ascii="Times New Roman" w:hAnsi="Times New Roman"/>
          <w:b/>
          <w:sz w:val="28"/>
          <w:szCs w:val="28"/>
        </w:rPr>
        <w:t>ПОСТАНОВЛЕНИЕ</w:t>
      </w:r>
    </w:p>
    <w:p w:rsidR="00A65E03" w:rsidRPr="00B84A27" w:rsidRDefault="00A65E03" w:rsidP="00E40361">
      <w:pPr>
        <w:pStyle w:val="Heading4"/>
        <w:rPr>
          <w:b w:val="0"/>
          <w:sz w:val="28"/>
          <w:szCs w:val="28"/>
          <w:lang w:val="ru-RU"/>
        </w:rPr>
      </w:pPr>
      <w:r>
        <w:rPr>
          <w:b w:val="0"/>
          <w:sz w:val="28"/>
          <w:szCs w:val="28"/>
          <w:lang w:val="ru-RU"/>
        </w:rPr>
        <w:t xml:space="preserve">от    27.09.2016    </w:t>
      </w:r>
      <w:r w:rsidRPr="00B84A27">
        <w:rPr>
          <w:b w:val="0"/>
          <w:sz w:val="28"/>
          <w:szCs w:val="28"/>
          <w:lang w:val="ru-RU"/>
        </w:rPr>
        <w:t xml:space="preserve">  № </w:t>
      </w:r>
      <w:r>
        <w:rPr>
          <w:b w:val="0"/>
          <w:sz w:val="28"/>
          <w:szCs w:val="28"/>
          <w:lang w:val="ru-RU"/>
        </w:rPr>
        <w:t>156</w:t>
      </w:r>
    </w:p>
    <w:p w:rsidR="00A65E03" w:rsidRPr="00B84A27" w:rsidRDefault="00A65E03" w:rsidP="00B84A27">
      <w:pPr>
        <w:rPr>
          <w:rFonts w:ascii="Times New Roman" w:hAnsi="Times New Roman"/>
          <w:sz w:val="28"/>
          <w:szCs w:val="28"/>
        </w:rPr>
      </w:pPr>
    </w:p>
    <w:p w:rsidR="00A65E03" w:rsidRPr="00803C07" w:rsidRDefault="00A65E03" w:rsidP="00B84A27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B84A27">
        <w:t xml:space="preserve"> </w:t>
      </w:r>
      <w:r w:rsidRPr="00803C07">
        <w:rPr>
          <w:rFonts w:ascii="Times New Roman" w:hAnsi="Times New Roman"/>
          <w:sz w:val="28"/>
          <w:szCs w:val="28"/>
        </w:rPr>
        <w:t>О согласовании проведения</w:t>
      </w:r>
    </w:p>
    <w:p w:rsidR="00A65E03" w:rsidRPr="00803C07" w:rsidRDefault="00A65E03" w:rsidP="00B84A27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универсальной ярмарки «Ярмарка - </w:t>
      </w:r>
      <w:r w:rsidRPr="00803C07">
        <w:rPr>
          <w:rFonts w:ascii="Times New Roman" w:hAnsi="Times New Roman"/>
          <w:sz w:val="28"/>
          <w:szCs w:val="28"/>
        </w:rPr>
        <w:t>каждый день»</w:t>
      </w:r>
    </w:p>
    <w:p w:rsidR="00A65E03" w:rsidRPr="00803C07" w:rsidRDefault="00A65E03" w:rsidP="00B84A27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A65E03" w:rsidRPr="00803C07" w:rsidRDefault="00A65E03" w:rsidP="00B84A2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03C07">
        <w:rPr>
          <w:rFonts w:ascii="Times New Roman" w:hAnsi="Times New Roman"/>
          <w:sz w:val="28"/>
          <w:szCs w:val="28"/>
        </w:rPr>
        <w:t xml:space="preserve">     В соответствии с  постановлением Правительства Новосибирской области от 14.07.2011г. № 303-п, (в редакции  постановления Правительства Новосибирской области   от 21.08.2014 г. № 333-п),  рассмотрев заявление  ООО «Татарский рынок» о согласовании проведения ярмарки,</w:t>
      </w:r>
    </w:p>
    <w:p w:rsidR="00A65E03" w:rsidRPr="00803C07" w:rsidRDefault="00A65E03" w:rsidP="00B84A2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03C07">
        <w:rPr>
          <w:rFonts w:ascii="Times New Roman" w:hAnsi="Times New Roman"/>
          <w:sz w:val="28"/>
          <w:szCs w:val="28"/>
        </w:rPr>
        <w:t>ПОСТАНОВЛЯЮ:</w:t>
      </w:r>
    </w:p>
    <w:p w:rsidR="00A65E03" w:rsidRPr="00803C07" w:rsidRDefault="00A65E03" w:rsidP="00B84A27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803C07">
        <w:rPr>
          <w:sz w:val="28"/>
          <w:szCs w:val="28"/>
        </w:rPr>
        <w:t xml:space="preserve">  </w:t>
      </w:r>
      <w:r w:rsidRPr="00803C07">
        <w:rPr>
          <w:rFonts w:ascii="Times New Roman" w:hAnsi="Times New Roman"/>
          <w:sz w:val="28"/>
          <w:szCs w:val="28"/>
        </w:rPr>
        <w:t>1.Согласовать Организатору ярмарки - обществу с ограниченной ответственностью «Татарский рынок», юридический адрес  г.Т</w:t>
      </w:r>
      <w:r>
        <w:rPr>
          <w:rFonts w:ascii="Times New Roman" w:hAnsi="Times New Roman"/>
          <w:sz w:val="28"/>
          <w:szCs w:val="28"/>
        </w:rPr>
        <w:t>атарск, площадь Базарная, 9,</w:t>
      </w:r>
      <w:r w:rsidRPr="00803C07">
        <w:rPr>
          <w:rFonts w:ascii="Times New Roman" w:hAnsi="Times New Roman"/>
          <w:sz w:val="28"/>
          <w:szCs w:val="28"/>
        </w:rPr>
        <w:t xml:space="preserve"> ОГРН 1045405022409, ИНН 5453175262, проведение универсальной ярмарки «Ярмарка – каждый день».  Срок пр</w:t>
      </w:r>
      <w:r>
        <w:rPr>
          <w:rFonts w:ascii="Times New Roman" w:hAnsi="Times New Roman"/>
          <w:sz w:val="28"/>
          <w:szCs w:val="28"/>
        </w:rPr>
        <w:t>оведения  ярмарки - с 30.11.2016  по 29.11.2017</w:t>
      </w:r>
      <w:r w:rsidRPr="00803C07">
        <w:rPr>
          <w:rFonts w:ascii="Times New Roman" w:hAnsi="Times New Roman"/>
          <w:sz w:val="28"/>
          <w:szCs w:val="28"/>
        </w:rPr>
        <w:t xml:space="preserve"> года с режимом работы ежедне</w:t>
      </w:r>
      <w:r>
        <w:rPr>
          <w:rFonts w:ascii="Times New Roman" w:hAnsi="Times New Roman"/>
          <w:sz w:val="28"/>
          <w:szCs w:val="28"/>
        </w:rPr>
        <w:t>вно с 8.00 часов до 17.00 часов, последний понедельник каждого месяца – санитарный день.</w:t>
      </w:r>
      <w:r w:rsidRPr="00803C07">
        <w:rPr>
          <w:rFonts w:ascii="Times New Roman" w:hAnsi="Times New Roman"/>
          <w:sz w:val="28"/>
          <w:szCs w:val="28"/>
        </w:rPr>
        <w:t xml:space="preserve"> Место проведения ярмарки: в  здании (крытый  рынок), а также  </w:t>
      </w:r>
      <w:r>
        <w:rPr>
          <w:rFonts w:ascii="Times New Roman" w:hAnsi="Times New Roman"/>
          <w:sz w:val="28"/>
          <w:szCs w:val="28"/>
        </w:rPr>
        <w:t xml:space="preserve"> на земельном участке по адресу: </w:t>
      </w:r>
      <w:r w:rsidRPr="00803C07">
        <w:rPr>
          <w:rFonts w:ascii="Times New Roman" w:hAnsi="Times New Roman"/>
          <w:sz w:val="28"/>
          <w:szCs w:val="28"/>
        </w:rPr>
        <w:t>г.Татарск, площадь Базарная,9.</w:t>
      </w:r>
    </w:p>
    <w:p w:rsidR="00A65E03" w:rsidRPr="00803C07" w:rsidRDefault="00A65E03" w:rsidP="00B84A27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803C07">
        <w:rPr>
          <w:rFonts w:ascii="Times New Roman" w:hAnsi="Times New Roman"/>
          <w:sz w:val="28"/>
          <w:szCs w:val="28"/>
        </w:rPr>
        <w:t>2. Рекомендовать ООО «Татарский рынок»:</w:t>
      </w:r>
    </w:p>
    <w:p w:rsidR="00A65E03" w:rsidRPr="00803C07" w:rsidRDefault="00A65E03" w:rsidP="00B84A27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803C07">
        <w:rPr>
          <w:rFonts w:ascii="Times New Roman" w:hAnsi="Times New Roman"/>
          <w:sz w:val="28"/>
          <w:szCs w:val="28"/>
        </w:rPr>
        <w:t xml:space="preserve">  - организовать работу ярмарки в соответствии с противопожарными, санитарными, ветеринарными и экологическими нормами;</w:t>
      </w:r>
    </w:p>
    <w:p w:rsidR="00A65E03" w:rsidRPr="00803C07" w:rsidRDefault="00A65E03" w:rsidP="00B84A27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803C07">
        <w:rPr>
          <w:rFonts w:ascii="Times New Roman" w:hAnsi="Times New Roman"/>
          <w:sz w:val="28"/>
          <w:szCs w:val="28"/>
        </w:rPr>
        <w:t xml:space="preserve">  - обеспечить надлежащее санитарное состояние мест продажи товаров на ярмарке и прилегающей к ним территории;</w:t>
      </w:r>
    </w:p>
    <w:p w:rsidR="00A65E03" w:rsidRPr="00803C07" w:rsidRDefault="00A65E03" w:rsidP="00B84A27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803C07">
        <w:rPr>
          <w:rFonts w:ascii="Times New Roman" w:hAnsi="Times New Roman"/>
          <w:sz w:val="28"/>
          <w:szCs w:val="28"/>
        </w:rPr>
        <w:t xml:space="preserve">  - в целях обеспечения антитеррористической безопасности и соблюдения общественного порядка во время проведения ярмарки письменно уведомить МО МВД России «Татарский» о дате, месте проведения ярмарки и режиме ее работы;</w:t>
      </w:r>
    </w:p>
    <w:p w:rsidR="00A65E03" w:rsidRPr="00803C07" w:rsidRDefault="00A65E03" w:rsidP="00B84A27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803C07">
        <w:rPr>
          <w:rFonts w:ascii="Times New Roman" w:hAnsi="Times New Roman"/>
          <w:sz w:val="28"/>
          <w:szCs w:val="28"/>
        </w:rPr>
        <w:t xml:space="preserve">  - после проведения ярмарки в течение двух рабочих дней представить в администрацию</w:t>
      </w:r>
      <w:r>
        <w:rPr>
          <w:rFonts w:ascii="Times New Roman" w:hAnsi="Times New Roman"/>
          <w:sz w:val="28"/>
          <w:szCs w:val="28"/>
        </w:rPr>
        <w:t xml:space="preserve"> города Татарска</w:t>
      </w:r>
      <w:r w:rsidRPr="00803C07">
        <w:rPr>
          <w:rFonts w:ascii="Times New Roman" w:hAnsi="Times New Roman"/>
          <w:sz w:val="28"/>
          <w:szCs w:val="28"/>
        </w:rPr>
        <w:t xml:space="preserve"> информацию об итогах проведения ярмарки.</w:t>
      </w:r>
    </w:p>
    <w:p w:rsidR="00A65E03" w:rsidRPr="00803C07" w:rsidRDefault="00A65E03" w:rsidP="00B84A27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803C07">
        <w:rPr>
          <w:rFonts w:ascii="Times New Roman" w:hAnsi="Times New Roman"/>
          <w:sz w:val="28"/>
          <w:szCs w:val="28"/>
        </w:rPr>
        <w:t>3. Запретить ООО «Татарский рынок» реализацию на ярмарке:</w:t>
      </w:r>
    </w:p>
    <w:p w:rsidR="00A65E03" w:rsidRPr="00803C07" w:rsidRDefault="00A65E03" w:rsidP="00B84A27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803C07">
        <w:rPr>
          <w:rFonts w:ascii="Times New Roman" w:hAnsi="Times New Roman"/>
          <w:sz w:val="28"/>
          <w:szCs w:val="28"/>
        </w:rPr>
        <w:t xml:space="preserve">  -пива, алкогольной и табачной продукции, а также товаров, свободная реализация которых запрещена или ограничена законодательством Российской Федерации;</w:t>
      </w:r>
    </w:p>
    <w:p w:rsidR="00A65E03" w:rsidRPr="00803C07" w:rsidRDefault="00A65E03" w:rsidP="00B84A27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803C07">
        <w:rPr>
          <w:rFonts w:ascii="Times New Roman" w:hAnsi="Times New Roman"/>
          <w:sz w:val="28"/>
          <w:szCs w:val="28"/>
        </w:rPr>
        <w:t xml:space="preserve">  -продукции, на которую отсутствуют документы, подтверждающие ее качество;</w:t>
      </w:r>
    </w:p>
    <w:p w:rsidR="00A65E03" w:rsidRPr="00803C07" w:rsidRDefault="00A65E03" w:rsidP="00B84A27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803C07">
        <w:rPr>
          <w:rFonts w:ascii="Times New Roman" w:hAnsi="Times New Roman"/>
          <w:sz w:val="28"/>
          <w:szCs w:val="28"/>
        </w:rPr>
        <w:t xml:space="preserve">  -продукции с истекшим сроком годности;</w:t>
      </w:r>
    </w:p>
    <w:p w:rsidR="00A65E03" w:rsidRPr="00803C07" w:rsidRDefault="00A65E03" w:rsidP="00B84A27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803C07">
        <w:rPr>
          <w:rFonts w:ascii="Times New Roman" w:hAnsi="Times New Roman"/>
          <w:sz w:val="28"/>
          <w:szCs w:val="28"/>
        </w:rPr>
        <w:t xml:space="preserve">  -продукции, реализация которой производится с нарушением санитарных и ветеринарных требований.</w:t>
      </w:r>
    </w:p>
    <w:p w:rsidR="00A65E03" w:rsidRPr="00803C07" w:rsidRDefault="00A65E03" w:rsidP="00B84A27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803C07">
        <w:rPr>
          <w:rFonts w:ascii="Times New Roman" w:hAnsi="Times New Roman"/>
          <w:sz w:val="28"/>
          <w:szCs w:val="28"/>
        </w:rPr>
        <w:t>4. Контроль за соблюдением требований, уст</w:t>
      </w:r>
      <w:r>
        <w:rPr>
          <w:rFonts w:ascii="Times New Roman" w:hAnsi="Times New Roman"/>
          <w:sz w:val="28"/>
          <w:szCs w:val="28"/>
        </w:rPr>
        <w:t>ановленных п.п.2,3  настоящего п</w:t>
      </w:r>
      <w:r w:rsidRPr="00803C07">
        <w:rPr>
          <w:rFonts w:ascii="Times New Roman" w:hAnsi="Times New Roman"/>
          <w:sz w:val="28"/>
          <w:szCs w:val="28"/>
        </w:rPr>
        <w:t>остановления, возложить на  директора  ООО «Татарский рынок».</w:t>
      </w:r>
    </w:p>
    <w:p w:rsidR="00A65E03" w:rsidRPr="00BC0620" w:rsidRDefault="00A65E03" w:rsidP="00BC0620">
      <w:pPr>
        <w:jc w:val="both"/>
        <w:rPr>
          <w:rFonts w:ascii="Times New Roman" w:hAnsi="Times New Roman"/>
          <w:sz w:val="28"/>
          <w:szCs w:val="28"/>
        </w:rPr>
      </w:pPr>
      <w:r w:rsidRPr="00803C07">
        <w:rPr>
          <w:rFonts w:ascii="Times New Roman" w:hAnsi="Times New Roman"/>
          <w:sz w:val="28"/>
          <w:szCs w:val="28"/>
        </w:rPr>
        <w:t xml:space="preserve">5. Контроль за исполнением настоящего постановления возложить на </w:t>
      </w:r>
      <w:r w:rsidRPr="00BC0620">
        <w:rPr>
          <w:rFonts w:ascii="Times New Roman" w:hAnsi="Times New Roman"/>
          <w:sz w:val="28"/>
          <w:szCs w:val="28"/>
        </w:rPr>
        <w:t>заместителя главы администрации города Татарска Новосибирской области Н.М.Ильященко</w:t>
      </w:r>
      <w:r>
        <w:rPr>
          <w:rFonts w:ascii="Times New Roman" w:hAnsi="Times New Roman"/>
          <w:sz w:val="28"/>
          <w:szCs w:val="28"/>
        </w:rPr>
        <w:t>.</w:t>
      </w:r>
    </w:p>
    <w:p w:rsidR="00A65E03" w:rsidRPr="00ED5831" w:rsidRDefault="00A65E03" w:rsidP="00BC062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главы администрации </w:t>
      </w:r>
      <w:r w:rsidRPr="00ED58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города Татарска </w:t>
      </w:r>
    </w:p>
    <w:p w:rsidR="00A65E03" w:rsidRPr="00BC0620" w:rsidRDefault="00A65E03" w:rsidP="00BC0620">
      <w:pPr>
        <w:spacing w:line="240" w:lineRule="auto"/>
        <w:rPr>
          <w:rFonts w:ascii="Times New Roman" w:hAnsi="Times New Roman"/>
          <w:sz w:val="28"/>
          <w:szCs w:val="28"/>
        </w:rPr>
      </w:pPr>
      <w:r w:rsidRPr="00ED5831">
        <w:rPr>
          <w:rFonts w:ascii="Times New Roman" w:hAnsi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Н.М.Ильященко </w:t>
      </w:r>
    </w:p>
    <w:p w:rsidR="00A65E03" w:rsidRPr="00BC0620" w:rsidRDefault="00A65E03" w:rsidP="00BC062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A65E03" w:rsidRPr="00BC0620" w:rsidRDefault="00A65E03" w:rsidP="00BC0620">
      <w:pPr>
        <w:spacing w:line="240" w:lineRule="auto"/>
        <w:rPr>
          <w:rFonts w:ascii="Times New Roman" w:hAnsi="Times New Roman"/>
          <w:sz w:val="28"/>
          <w:szCs w:val="28"/>
        </w:rPr>
      </w:pPr>
      <w:r w:rsidRPr="00BC0620">
        <w:rPr>
          <w:rFonts w:ascii="Times New Roman" w:hAnsi="Times New Roman"/>
          <w:sz w:val="28"/>
          <w:szCs w:val="28"/>
        </w:rPr>
        <w:t xml:space="preserve">                                           </w:t>
      </w:r>
    </w:p>
    <w:p w:rsidR="00A65E03" w:rsidRPr="00BC0620" w:rsidRDefault="00A65E03" w:rsidP="00BC0620">
      <w:pPr>
        <w:rPr>
          <w:rFonts w:ascii="Times New Roman" w:hAnsi="Times New Roman"/>
          <w:sz w:val="28"/>
          <w:szCs w:val="28"/>
        </w:rPr>
      </w:pPr>
    </w:p>
    <w:p w:rsidR="00A65E03" w:rsidRPr="00BC0620" w:rsidRDefault="00A65E03" w:rsidP="00BC0620">
      <w:pPr>
        <w:rPr>
          <w:rFonts w:ascii="Times New Roman" w:hAnsi="Times New Roman"/>
          <w:sz w:val="28"/>
          <w:szCs w:val="28"/>
        </w:rPr>
      </w:pPr>
    </w:p>
    <w:p w:rsidR="00A65E03" w:rsidRPr="00BC0620" w:rsidRDefault="00A65E03" w:rsidP="00BC0620">
      <w:pPr>
        <w:rPr>
          <w:rFonts w:ascii="Times New Roman" w:hAnsi="Times New Roman"/>
          <w:sz w:val="28"/>
          <w:szCs w:val="28"/>
        </w:rPr>
      </w:pPr>
    </w:p>
    <w:p w:rsidR="00A65E03" w:rsidRPr="00BC0620" w:rsidRDefault="00A65E03" w:rsidP="00BC0620">
      <w:pPr>
        <w:rPr>
          <w:rFonts w:ascii="Times New Roman" w:hAnsi="Times New Roman"/>
          <w:sz w:val="28"/>
          <w:szCs w:val="28"/>
        </w:rPr>
      </w:pPr>
    </w:p>
    <w:p w:rsidR="00A65E03" w:rsidRPr="00BC0620" w:rsidRDefault="00A65E03" w:rsidP="00BC0620">
      <w:pPr>
        <w:rPr>
          <w:rFonts w:ascii="Times New Roman" w:hAnsi="Times New Roman"/>
          <w:sz w:val="28"/>
          <w:szCs w:val="28"/>
        </w:rPr>
      </w:pPr>
    </w:p>
    <w:p w:rsidR="00A65E03" w:rsidRPr="00BC0620" w:rsidRDefault="00A65E03" w:rsidP="00BC0620">
      <w:pPr>
        <w:rPr>
          <w:rFonts w:ascii="Times New Roman" w:hAnsi="Times New Roman"/>
          <w:sz w:val="28"/>
          <w:szCs w:val="28"/>
        </w:rPr>
      </w:pPr>
    </w:p>
    <w:p w:rsidR="00A65E03" w:rsidRPr="00BC0620" w:rsidRDefault="00A65E03" w:rsidP="00BC0620">
      <w:pPr>
        <w:rPr>
          <w:rFonts w:ascii="Times New Roman" w:hAnsi="Times New Roman"/>
          <w:sz w:val="28"/>
          <w:szCs w:val="28"/>
        </w:rPr>
      </w:pPr>
    </w:p>
    <w:p w:rsidR="00A65E03" w:rsidRPr="00BC0620" w:rsidRDefault="00A65E03" w:rsidP="00BC0620">
      <w:pPr>
        <w:rPr>
          <w:rFonts w:ascii="Times New Roman" w:hAnsi="Times New Roman"/>
          <w:sz w:val="28"/>
          <w:szCs w:val="28"/>
        </w:rPr>
      </w:pPr>
    </w:p>
    <w:p w:rsidR="00A65E03" w:rsidRPr="00BC0620" w:rsidRDefault="00A65E03" w:rsidP="00BC0620">
      <w:pPr>
        <w:rPr>
          <w:rFonts w:ascii="Times New Roman" w:hAnsi="Times New Roman"/>
          <w:sz w:val="28"/>
          <w:szCs w:val="28"/>
        </w:rPr>
      </w:pPr>
    </w:p>
    <w:p w:rsidR="00A65E03" w:rsidRPr="00BC0620" w:rsidRDefault="00A65E03" w:rsidP="00BC0620">
      <w:pPr>
        <w:rPr>
          <w:rFonts w:ascii="Times New Roman" w:hAnsi="Times New Roman"/>
          <w:sz w:val="28"/>
          <w:szCs w:val="28"/>
        </w:rPr>
      </w:pPr>
    </w:p>
    <w:p w:rsidR="00A65E03" w:rsidRPr="00BC0620" w:rsidRDefault="00A65E03" w:rsidP="00BC0620">
      <w:pPr>
        <w:rPr>
          <w:rFonts w:ascii="Times New Roman" w:hAnsi="Times New Roman"/>
          <w:sz w:val="28"/>
          <w:szCs w:val="28"/>
        </w:rPr>
      </w:pPr>
    </w:p>
    <w:p w:rsidR="00A65E03" w:rsidRPr="00BC0620" w:rsidRDefault="00A65E03" w:rsidP="00BC0620">
      <w:pPr>
        <w:rPr>
          <w:rFonts w:ascii="Times New Roman" w:hAnsi="Times New Roman"/>
          <w:sz w:val="28"/>
          <w:szCs w:val="28"/>
        </w:rPr>
      </w:pPr>
    </w:p>
    <w:p w:rsidR="00A65E03" w:rsidRPr="00BC0620" w:rsidRDefault="00A65E03" w:rsidP="00BC0620">
      <w:pPr>
        <w:rPr>
          <w:rFonts w:ascii="Times New Roman" w:hAnsi="Times New Roman"/>
          <w:sz w:val="28"/>
          <w:szCs w:val="28"/>
        </w:rPr>
      </w:pPr>
    </w:p>
    <w:p w:rsidR="00A65E03" w:rsidRPr="00BC0620" w:rsidRDefault="00A65E03" w:rsidP="00BC0620">
      <w:pPr>
        <w:rPr>
          <w:rFonts w:ascii="Times New Roman" w:hAnsi="Times New Roman"/>
          <w:sz w:val="28"/>
          <w:szCs w:val="28"/>
        </w:rPr>
      </w:pPr>
    </w:p>
    <w:p w:rsidR="00A65E03" w:rsidRPr="00BC0620" w:rsidRDefault="00A65E03" w:rsidP="00BC0620">
      <w:pPr>
        <w:rPr>
          <w:rFonts w:ascii="Times New Roman" w:hAnsi="Times New Roman"/>
          <w:sz w:val="28"/>
          <w:szCs w:val="28"/>
        </w:rPr>
      </w:pPr>
    </w:p>
    <w:p w:rsidR="00A65E03" w:rsidRDefault="00A65E03" w:rsidP="00BC0620">
      <w:pPr>
        <w:rPr>
          <w:rFonts w:ascii="Times New Roman" w:hAnsi="Times New Roman"/>
          <w:sz w:val="28"/>
          <w:szCs w:val="28"/>
        </w:rPr>
      </w:pPr>
    </w:p>
    <w:p w:rsidR="00A65E03" w:rsidRPr="00BC0620" w:rsidRDefault="00A65E03" w:rsidP="00BC0620">
      <w:pPr>
        <w:rPr>
          <w:rFonts w:ascii="Times New Roman" w:hAnsi="Times New Roman"/>
          <w:sz w:val="28"/>
          <w:szCs w:val="28"/>
        </w:rPr>
      </w:pPr>
    </w:p>
    <w:p w:rsidR="00A65E03" w:rsidRPr="00BC0620" w:rsidRDefault="00A65E03" w:rsidP="00BC0620">
      <w:pPr>
        <w:rPr>
          <w:rFonts w:ascii="Times New Roman" w:hAnsi="Times New Roman"/>
          <w:sz w:val="28"/>
          <w:szCs w:val="28"/>
        </w:rPr>
      </w:pPr>
    </w:p>
    <w:p w:rsidR="00A65E03" w:rsidRPr="00BC0620" w:rsidRDefault="00A65E03" w:rsidP="00BC0620">
      <w:pPr>
        <w:rPr>
          <w:rFonts w:ascii="Times New Roman" w:hAnsi="Times New Roman"/>
          <w:sz w:val="28"/>
          <w:szCs w:val="28"/>
        </w:rPr>
      </w:pPr>
      <w:r w:rsidRPr="00BC0620">
        <w:rPr>
          <w:rFonts w:ascii="Times New Roman" w:hAnsi="Times New Roman"/>
          <w:sz w:val="28"/>
          <w:szCs w:val="28"/>
        </w:rPr>
        <w:t>Заместитель главы администрации города Татарска</w:t>
      </w:r>
    </w:p>
    <w:p w:rsidR="00A65E03" w:rsidRPr="00BC0620" w:rsidRDefault="00A65E03" w:rsidP="00BC0620">
      <w:pPr>
        <w:rPr>
          <w:rFonts w:ascii="Times New Roman" w:hAnsi="Times New Roman"/>
          <w:sz w:val="28"/>
          <w:szCs w:val="28"/>
        </w:rPr>
      </w:pPr>
      <w:r w:rsidRPr="00BC0620">
        <w:rPr>
          <w:rFonts w:ascii="Times New Roman" w:hAnsi="Times New Roman"/>
          <w:sz w:val="28"/>
          <w:szCs w:val="28"/>
        </w:rPr>
        <w:t xml:space="preserve">                                                   Н.М.Ильященко</w:t>
      </w:r>
    </w:p>
    <w:p w:rsidR="00A65E03" w:rsidRPr="00BC0620" w:rsidRDefault="00A65E03" w:rsidP="00BC0620">
      <w:pPr>
        <w:rPr>
          <w:rFonts w:ascii="Times New Roman" w:hAnsi="Times New Roman"/>
          <w:sz w:val="28"/>
        </w:rPr>
      </w:pPr>
      <w:r w:rsidRPr="00BC0620">
        <w:rPr>
          <w:rFonts w:ascii="Times New Roman" w:hAnsi="Times New Roman"/>
          <w:sz w:val="28"/>
        </w:rPr>
        <w:t xml:space="preserve">Начальник отдела </w:t>
      </w:r>
      <w:r>
        <w:rPr>
          <w:rFonts w:ascii="Times New Roman" w:hAnsi="Times New Roman"/>
          <w:sz w:val="28"/>
        </w:rPr>
        <w:t xml:space="preserve"> экономики, имущества и земельных отношений </w:t>
      </w:r>
    </w:p>
    <w:p w:rsidR="00A65E03" w:rsidRPr="00BC0620" w:rsidRDefault="00A65E03" w:rsidP="00BC0620">
      <w:pPr>
        <w:rPr>
          <w:rFonts w:ascii="Times New Roman" w:hAnsi="Times New Roman"/>
          <w:sz w:val="28"/>
        </w:rPr>
      </w:pPr>
      <w:r w:rsidRPr="00BC0620">
        <w:rPr>
          <w:rFonts w:ascii="Times New Roman" w:hAnsi="Times New Roman"/>
          <w:sz w:val="28"/>
        </w:rPr>
        <w:t xml:space="preserve">                                                 Л.Л.Кузнецова</w:t>
      </w:r>
    </w:p>
    <w:p w:rsidR="00A65E03" w:rsidRPr="00BC0620" w:rsidRDefault="00A65E03" w:rsidP="00BC0620">
      <w:pPr>
        <w:rPr>
          <w:rFonts w:ascii="Times New Roman" w:hAnsi="Times New Roman"/>
          <w:sz w:val="28"/>
        </w:rPr>
      </w:pPr>
      <w:r w:rsidRPr="00BC0620">
        <w:rPr>
          <w:rFonts w:ascii="Times New Roman" w:hAnsi="Times New Roman"/>
          <w:sz w:val="28"/>
        </w:rPr>
        <w:t>Ведущий  специалист управления организационно-контрольной,</w:t>
      </w:r>
    </w:p>
    <w:p w:rsidR="00A65E03" w:rsidRPr="00BC0620" w:rsidRDefault="00A65E03" w:rsidP="00BC062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кадровой и  </w:t>
      </w:r>
      <w:r w:rsidRPr="00BC0620">
        <w:rPr>
          <w:rFonts w:ascii="Times New Roman" w:hAnsi="Times New Roman"/>
          <w:sz w:val="28"/>
        </w:rPr>
        <w:t>правовой работы</w:t>
      </w:r>
      <w:r>
        <w:rPr>
          <w:rFonts w:ascii="Times New Roman" w:hAnsi="Times New Roman"/>
          <w:sz w:val="28"/>
        </w:rPr>
        <w:t xml:space="preserve"> </w:t>
      </w:r>
    </w:p>
    <w:p w:rsidR="00A65E03" w:rsidRPr="00BC0620" w:rsidRDefault="00A65E03" w:rsidP="00BC0620">
      <w:pPr>
        <w:rPr>
          <w:rFonts w:ascii="Times New Roman" w:hAnsi="Times New Roman"/>
          <w:sz w:val="28"/>
        </w:rPr>
      </w:pPr>
    </w:p>
    <w:p w:rsidR="00A65E03" w:rsidRPr="00BC0620" w:rsidRDefault="00A65E03" w:rsidP="00BC0620">
      <w:pPr>
        <w:rPr>
          <w:rFonts w:ascii="Times New Roman" w:hAnsi="Times New Roman"/>
          <w:sz w:val="28"/>
          <w:szCs w:val="28"/>
        </w:rPr>
      </w:pPr>
      <w:r w:rsidRPr="00BC0620">
        <w:rPr>
          <w:rFonts w:ascii="Times New Roman" w:hAnsi="Times New Roman"/>
          <w:sz w:val="28"/>
        </w:rPr>
        <w:t xml:space="preserve">                                                Е.А.Галина</w:t>
      </w:r>
    </w:p>
    <w:p w:rsidR="00A65E03" w:rsidRPr="00BC0620" w:rsidRDefault="00A65E03" w:rsidP="00BC0620">
      <w:pPr>
        <w:rPr>
          <w:rFonts w:ascii="Times New Roman" w:hAnsi="Times New Roman"/>
          <w:sz w:val="28"/>
          <w:szCs w:val="28"/>
        </w:rPr>
      </w:pPr>
    </w:p>
    <w:p w:rsidR="00A65E03" w:rsidRPr="00BC0620" w:rsidRDefault="00A65E03" w:rsidP="00BC062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0620">
        <w:rPr>
          <w:rFonts w:ascii="Times New Roman" w:hAnsi="Times New Roman"/>
          <w:sz w:val="28"/>
          <w:szCs w:val="28"/>
        </w:rPr>
        <w:t xml:space="preserve">админ. </w:t>
      </w:r>
    </w:p>
    <w:p w:rsidR="00A65E03" w:rsidRPr="00BC0620" w:rsidRDefault="00A65E03" w:rsidP="003066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</w:t>
      </w:r>
      <w:r w:rsidRPr="00BC0620">
        <w:rPr>
          <w:rFonts w:ascii="Times New Roman" w:hAnsi="Times New Roman"/>
          <w:sz w:val="28"/>
          <w:szCs w:val="28"/>
        </w:rPr>
        <w:t xml:space="preserve">- отдел </w:t>
      </w:r>
      <w:r>
        <w:rPr>
          <w:rFonts w:ascii="Times New Roman" w:hAnsi="Times New Roman"/>
          <w:sz w:val="28"/>
          <w:szCs w:val="28"/>
        </w:rPr>
        <w:t>экономики</w:t>
      </w:r>
    </w:p>
    <w:p w:rsidR="00A65E03" w:rsidRPr="00BC0620" w:rsidRDefault="00A65E03" w:rsidP="00BC062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1 </w:t>
      </w:r>
      <w:r w:rsidRPr="00BC062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ООО Татарский рынок</w:t>
      </w:r>
      <w:r w:rsidRPr="00BC0620">
        <w:rPr>
          <w:rFonts w:ascii="Times New Roman" w:hAnsi="Times New Roman"/>
        </w:rPr>
        <w:t xml:space="preserve"> </w:t>
      </w:r>
    </w:p>
    <w:p w:rsidR="00A65E03" w:rsidRDefault="00A65E03" w:rsidP="00BC0620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A65E03" w:rsidRDefault="00A65E03" w:rsidP="00BC0620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A65E03" w:rsidRPr="00803C07" w:rsidRDefault="00A65E03" w:rsidP="00B84A27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03C07">
        <w:rPr>
          <w:rFonts w:ascii="Times New Roman" w:hAnsi="Times New Roman"/>
          <w:sz w:val="28"/>
          <w:szCs w:val="28"/>
        </w:rPr>
        <w:t xml:space="preserve"> </w:t>
      </w:r>
    </w:p>
    <w:p w:rsidR="00A65E03" w:rsidRDefault="00A65E03" w:rsidP="00B84A27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A65E03" w:rsidRDefault="00A65E03" w:rsidP="00B84A27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A65E03" w:rsidRDefault="00A65E03" w:rsidP="00B84A27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A65E03" w:rsidRDefault="00A65E03" w:rsidP="00B84A27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A65E03" w:rsidRDefault="00A65E03" w:rsidP="00B84A27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A65E03" w:rsidRDefault="00A65E03" w:rsidP="00B84A27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A65E03" w:rsidRPr="005E5980" w:rsidRDefault="00A65E03" w:rsidP="00B84A27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A65E03" w:rsidRDefault="00A65E03" w:rsidP="009B309B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A65E03" w:rsidRPr="00FA0BC3" w:rsidRDefault="00A65E03" w:rsidP="009B309B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A65E03" w:rsidRDefault="00A65E03">
      <w:pPr>
        <w:jc w:val="both"/>
        <w:rPr>
          <w:rFonts w:ascii="Times New Roman" w:hAnsi="Times New Roman"/>
          <w:sz w:val="18"/>
          <w:szCs w:val="18"/>
        </w:rPr>
      </w:pPr>
    </w:p>
    <w:p w:rsidR="00A65E03" w:rsidRDefault="00A65E03">
      <w:pPr>
        <w:jc w:val="both"/>
        <w:rPr>
          <w:rFonts w:ascii="Times New Roman" w:hAnsi="Times New Roman"/>
          <w:sz w:val="18"/>
          <w:szCs w:val="18"/>
        </w:rPr>
      </w:pPr>
    </w:p>
    <w:p w:rsidR="00A65E03" w:rsidRDefault="00A65E03">
      <w:pPr>
        <w:jc w:val="both"/>
        <w:rPr>
          <w:rFonts w:ascii="Times New Roman" w:hAnsi="Times New Roman"/>
          <w:sz w:val="18"/>
          <w:szCs w:val="18"/>
        </w:rPr>
      </w:pPr>
    </w:p>
    <w:p w:rsidR="00A65E03" w:rsidRDefault="00A65E03">
      <w:pPr>
        <w:jc w:val="both"/>
        <w:rPr>
          <w:rFonts w:ascii="Times New Roman" w:hAnsi="Times New Roman"/>
          <w:sz w:val="18"/>
          <w:szCs w:val="18"/>
        </w:rPr>
      </w:pPr>
    </w:p>
    <w:p w:rsidR="00A65E03" w:rsidRDefault="00A65E03">
      <w:pPr>
        <w:jc w:val="both"/>
        <w:rPr>
          <w:rFonts w:ascii="Times New Roman" w:hAnsi="Times New Roman"/>
          <w:sz w:val="18"/>
          <w:szCs w:val="18"/>
        </w:rPr>
      </w:pPr>
    </w:p>
    <w:p w:rsidR="00A65E03" w:rsidRDefault="00A65E03">
      <w:pPr>
        <w:jc w:val="both"/>
        <w:rPr>
          <w:rFonts w:ascii="Times New Roman" w:hAnsi="Times New Roman"/>
          <w:sz w:val="18"/>
          <w:szCs w:val="18"/>
        </w:rPr>
      </w:pPr>
    </w:p>
    <w:p w:rsidR="00A65E03" w:rsidRDefault="00A65E03">
      <w:pPr>
        <w:jc w:val="both"/>
        <w:rPr>
          <w:rFonts w:ascii="Times New Roman" w:hAnsi="Times New Roman"/>
          <w:sz w:val="18"/>
          <w:szCs w:val="18"/>
        </w:rPr>
      </w:pPr>
    </w:p>
    <w:p w:rsidR="00A65E03" w:rsidRDefault="00A65E03">
      <w:pPr>
        <w:jc w:val="both"/>
        <w:rPr>
          <w:rFonts w:ascii="Times New Roman" w:hAnsi="Times New Roman"/>
          <w:sz w:val="18"/>
          <w:szCs w:val="18"/>
        </w:rPr>
      </w:pPr>
    </w:p>
    <w:p w:rsidR="00A65E03" w:rsidRDefault="00A65E03">
      <w:pPr>
        <w:jc w:val="both"/>
        <w:rPr>
          <w:rFonts w:ascii="Times New Roman" w:hAnsi="Times New Roman"/>
          <w:sz w:val="18"/>
          <w:szCs w:val="18"/>
        </w:rPr>
      </w:pPr>
    </w:p>
    <w:p w:rsidR="00A65E03" w:rsidRDefault="00A65E03">
      <w:pPr>
        <w:jc w:val="both"/>
        <w:rPr>
          <w:rFonts w:ascii="Times New Roman" w:hAnsi="Times New Roman"/>
          <w:sz w:val="18"/>
          <w:szCs w:val="18"/>
        </w:rPr>
      </w:pPr>
    </w:p>
    <w:sectPr w:rsidR="00A65E03" w:rsidSect="00953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F0377"/>
    <w:multiLevelType w:val="hybridMultilevel"/>
    <w:tmpl w:val="3CA62E98"/>
    <w:lvl w:ilvl="0" w:tplc="9FD098F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0C1E4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0ECF"/>
    <w:rsid w:val="00015431"/>
    <w:rsid w:val="00023186"/>
    <w:rsid w:val="00073AEE"/>
    <w:rsid w:val="000C1247"/>
    <w:rsid w:val="000C50CE"/>
    <w:rsid w:val="000E48F3"/>
    <w:rsid w:val="00116F69"/>
    <w:rsid w:val="00145873"/>
    <w:rsid w:val="00146163"/>
    <w:rsid w:val="00184C40"/>
    <w:rsid w:val="001A57FD"/>
    <w:rsid w:val="001B4E74"/>
    <w:rsid w:val="00200F3C"/>
    <w:rsid w:val="0021596A"/>
    <w:rsid w:val="00263755"/>
    <w:rsid w:val="002713F4"/>
    <w:rsid w:val="002A1711"/>
    <w:rsid w:val="002A545E"/>
    <w:rsid w:val="003066BD"/>
    <w:rsid w:val="00323AC7"/>
    <w:rsid w:val="0035721C"/>
    <w:rsid w:val="003759FA"/>
    <w:rsid w:val="003B5516"/>
    <w:rsid w:val="003C0611"/>
    <w:rsid w:val="004D0906"/>
    <w:rsid w:val="004E5085"/>
    <w:rsid w:val="004E6AC9"/>
    <w:rsid w:val="005123C1"/>
    <w:rsid w:val="005146E1"/>
    <w:rsid w:val="005A265C"/>
    <w:rsid w:val="005B3919"/>
    <w:rsid w:val="005C4919"/>
    <w:rsid w:val="005D279E"/>
    <w:rsid w:val="005E471C"/>
    <w:rsid w:val="005E5980"/>
    <w:rsid w:val="005E62C8"/>
    <w:rsid w:val="006443B3"/>
    <w:rsid w:val="0065799E"/>
    <w:rsid w:val="00666D8B"/>
    <w:rsid w:val="00670B1A"/>
    <w:rsid w:val="006B67EA"/>
    <w:rsid w:val="006E74B2"/>
    <w:rsid w:val="00751057"/>
    <w:rsid w:val="00767C30"/>
    <w:rsid w:val="007B35BE"/>
    <w:rsid w:val="007D3C07"/>
    <w:rsid w:val="00803C07"/>
    <w:rsid w:val="00807D87"/>
    <w:rsid w:val="0082623B"/>
    <w:rsid w:val="0083013F"/>
    <w:rsid w:val="008473EE"/>
    <w:rsid w:val="008517F5"/>
    <w:rsid w:val="00890ECF"/>
    <w:rsid w:val="008A6C25"/>
    <w:rsid w:val="008C2EC0"/>
    <w:rsid w:val="008E4068"/>
    <w:rsid w:val="008E7894"/>
    <w:rsid w:val="00953D51"/>
    <w:rsid w:val="00972751"/>
    <w:rsid w:val="009A06A6"/>
    <w:rsid w:val="009B309B"/>
    <w:rsid w:val="009D3330"/>
    <w:rsid w:val="00A44F20"/>
    <w:rsid w:val="00A6127F"/>
    <w:rsid w:val="00A65B12"/>
    <w:rsid w:val="00A65E03"/>
    <w:rsid w:val="00B84A27"/>
    <w:rsid w:val="00B968F4"/>
    <w:rsid w:val="00BA0AC9"/>
    <w:rsid w:val="00BB13E4"/>
    <w:rsid w:val="00BC0620"/>
    <w:rsid w:val="00BE2DB3"/>
    <w:rsid w:val="00C06058"/>
    <w:rsid w:val="00C81413"/>
    <w:rsid w:val="00C9158C"/>
    <w:rsid w:val="00CD0AAF"/>
    <w:rsid w:val="00D216DD"/>
    <w:rsid w:val="00D646F5"/>
    <w:rsid w:val="00D90A82"/>
    <w:rsid w:val="00D9348B"/>
    <w:rsid w:val="00DA743B"/>
    <w:rsid w:val="00DB7AF3"/>
    <w:rsid w:val="00DC0F5A"/>
    <w:rsid w:val="00DD34DD"/>
    <w:rsid w:val="00DD3CB3"/>
    <w:rsid w:val="00E117BA"/>
    <w:rsid w:val="00E119F9"/>
    <w:rsid w:val="00E314CE"/>
    <w:rsid w:val="00E3381A"/>
    <w:rsid w:val="00E40361"/>
    <w:rsid w:val="00E74263"/>
    <w:rsid w:val="00E80316"/>
    <w:rsid w:val="00EC4273"/>
    <w:rsid w:val="00ED557A"/>
    <w:rsid w:val="00ED5831"/>
    <w:rsid w:val="00EF54C6"/>
    <w:rsid w:val="00EF7FB8"/>
    <w:rsid w:val="00F01AD1"/>
    <w:rsid w:val="00F03808"/>
    <w:rsid w:val="00F41EA8"/>
    <w:rsid w:val="00F428A0"/>
    <w:rsid w:val="00F775D1"/>
    <w:rsid w:val="00FA0BC3"/>
    <w:rsid w:val="00FD5F9F"/>
    <w:rsid w:val="00FD79CB"/>
    <w:rsid w:val="00FF7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D51"/>
    <w:pPr>
      <w:spacing w:after="200" w:line="276" w:lineRule="auto"/>
    </w:pPr>
    <w:rPr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B84A27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36"/>
      <w:szCs w:val="20"/>
      <w:lang w:val="en-US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D5F9F"/>
    <w:rPr>
      <w:rFonts w:ascii="Calibri" w:hAnsi="Calibri" w:cs="Times New Roman"/>
      <w:b/>
      <w:bCs/>
      <w:sz w:val="28"/>
      <w:szCs w:val="28"/>
      <w:lang w:eastAsia="en-US"/>
    </w:rPr>
  </w:style>
  <w:style w:type="paragraph" w:styleId="NoSpacing">
    <w:name w:val="No Spacing"/>
    <w:uiPriority w:val="99"/>
    <w:qFormat/>
    <w:rsid w:val="00BB13E4"/>
    <w:rPr>
      <w:lang w:eastAsia="en-US"/>
    </w:rPr>
  </w:style>
  <w:style w:type="paragraph" w:styleId="Title">
    <w:name w:val="Title"/>
    <w:basedOn w:val="Normal"/>
    <w:link w:val="TitleChar"/>
    <w:uiPriority w:val="99"/>
    <w:qFormat/>
    <w:locked/>
    <w:rsid w:val="00B84A27"/>
    <w:pPr>
      <w:spacing w:after="0" w:line="240" w:lineRule="auto"/>
      <w:jc w:val="center"/>
    </w:pPr>
    <w:rPr>
      <w:rFonts w:ascii="Times New Roman" w:hAnsi="Times New Roman"/>
      <w:b/>
      <w:sz w:val="28"/>
      <w:szCs w:val="20"/>
      <w:lang w:val="en-US"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FD5F9F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customStyle="1" w:styleId="1">
    <w:name w:val="Знак Знак Знак1 Знак Знак Знак"/>
    <w:basedOn w:val="Normal"/>
    <w:uiPriority w:val="99"/>
    <w:rsid w:val="00BC0620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paragraph" w:customStyle="1" w:styleId="ConsPlusNonformat">
    <w:name w:val="ConsPlusNonformat"/>
    <w:uiPriority w:val="99"/>
    <w:rsid w:val="00BC062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450</Words>
  <Characters>2571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</dc:title>
  <dc:subject/>
  <dc:creator>Людмила</dc:creator>
  <cp:keywords/>
  <dc:description/>
  <cp:lastModifiedBy>Кузнецова</cp:lastModifiedBy>
  <cp:revision>2</cp:revision>
  <cp:lastPrinted>2016-10-12T03:56:00Z</cp:lastPrinted>
  <dcterms:created xsi:type="dcterms:W3CDTF">2016-10-26T04:34:00Z</dcterms:created>
  <dcterms:modified xsi:type="dcterms:W3CDTF">2016-10-26T04:34:00Z</dcterms:modified>
</cp:coreProperties>
</file>